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8BDCA3" w14:textId="77777777" w:rsidR="007A6AE1" w:rsidRDefault="007A6AE1" w:rsidP="007A6AE1">
      <w:pPr>
        <w:pStyle w:val="NoSpacing"/>
        <w:tabs>
          <w:tab w:val="left" w:pos="1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d.ca.1430)</w:t>
      </w:r>
    </w:p>
    <w:p w14:paraId="099C365B" w14:textId="77777777" w:rsidR="007A6AE1" w:rsidRDefault="007A6AE1" w:rsidP="007A6AE1">
      <w:pPr>
        <w:pStyle w:val="NoSpacing"/>
        <w:tabs>
          <w:tab w:val="left" w:pos="1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Fellow of Oriel College, Oxford University.</w:t>
      </w:r>
    </w:p>
    <w:p w14:paraId="48DDEC11" w14:textId="77777777" w:rsidR="007A6AE1" w:rsidRDefault="007A6AE1" w:rsidP="007A6AE1">
      <w:pPr>
        <w:pStyle w:val="NoSpacing"/>
        <w:tabs>
          <w:tab w:val="left" w:pos="1640"/>
        </w:tabs>
        <w:rPr>
          <w:rFonts w:ascii="Times New Roman" w:hAnsi="Times New Roman" w:cs="Times New Roman"/>
          <w:sz w:val="24"/>
          <w:szCs w:val="24"/>
        </w:rPr>
      </w:pPr>
    </w:p>
    <w:p w14:paraId="04B62C0F" w14:textId="77777777" w:rsidR="007A6AE1" w:rsidRDefault="007A6AE1" w:rsidP="007A6AE1">
      <w:pPr>
        <w:pStyle w:val="NoSpacing"/>
        <w:tabs>
          <w:tab w:val="left" w:pos="1640"/>
        </w:tabs>
        <w:rPr>
          <w:rFonts w:ascii="Times New Roman" w:hAnsi="Times New Roman" w:cs="Times New Roman"/>
          <w:sz w:val="24"/>
          <w:szCs w:val="24"/>
        </w:rPr>
      </w:pPr>
    </w:p>
    <w:p w14:paraId="5BC4F3CB" w14:textId="77777777" w:rsidR="007A6AE1" w:rsidRDefault="007A6AE1" w:rsidP="007A6AE1">
      <w:pPr>
        <w:pStyle w:val="NoSpacing"/>
        <w:tabs>
          <w:tab w:val="left" w:pos="1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 owned a considerable library most of which he donated to Oriel College, but he left </w:t>
      </w:r>
      <w:proofErr w:type="gramStart"/>
      <w:r>
        <w:rPr>
          <w:rFonts w:ascii="Times New Roman" w:hAnsi="Times New Roman" w:cs="Times New Roman"/>
          <w:sz w:val="24"/>
          <w:szCs w:val="24"/>
        </w:rPr>
        <w:t>some</w:t>
      </w:r>
      <w:proofErr w:type="gramEnd"/>
    </w:p>
    <w:p w14:paraId="2DC9A35D" w14:textId="77777777" w:rsidR="007A6AE1" w:rsidRDefault="007A6AE1" w:rsidP="007A6AE1">
      <w:pPr>
        <w:pStyle w:val="NoSpacing"/>
        <w:tabs>
          <w:tab w:val="left" w:pos="1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books to the “Common Library” in the Guildhall.</w:t>
      </w:r>
    </w:p>
    <w:p w14:paraId="2B8D00DA" w14:textId="77777777" w:rsidR="007A6AE1" w:rsidRDefault="007A6AE1" w:rsidP="007A6A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(Barron, Caroline M. “What Did Medieval London Merchants Read?” in “Medieval Merchants and Money: Essays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Honour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James L. Bolton” edited by Matin Allen and Matthew Davies, University of London Press, London, 2016, p.69  J.S.T.O.R., </w:t>
      </w:r>
      <w:hyperlink r:id="rId6" w:history="1">
        <w:r w:rsidRPr="0002254B">
          <w:rPr>
            <w:rStyle w:val="Hyperlink"/>
            <w:rFonts w:ascii="Times New Roman" w:hAnsi="Times New Roman" w:cs="Times New Roman"/>
            <w:sz w:val="24"/>
            <w:szCs w:val="24"/>
          </w:rPr>
          <w:t>www.jstor.org/stable/j.ctv5132xh.9. Accessed 2 March 2021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B666B68" w14:textId="77777777" w:rsidR="007A6AE1" w:rsidRDefault="007A6AE1" w:rsidP="007A6A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33682D" w14:textId="77777777" w:rsidR="007A6AE1" w:rsidRDefault="007A6AE1" w:rsidP="007A6A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302F55" w14:textId="77777777" w:rsidR="007A6AE1" w:rsidRDefault="007A6AE1" w:rsidP="007A6AE1">
      <w:pPr>
        <w:pStyle w:val="NoSpacing"/>
        <w:tabs>
          <w:tab w:val="left" w:pos="1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April 2021</w:t>
      </w:r>
    </w:p>
    <w:p w14:paraId="1747320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E6EF8D" w14:textId="77777777" w:rsidR="007A6AE1" w:rsidRDefault="007A6AE1" w:rsidP="009139A6">
      <w:r>
        <w:separator/>
      </w:r>
    </w:p>
  </w:endnote>
  <w:endnote w:type="continuationSeparator" w:id="0">
    <w:p w14:paraId="13349013" w14:textId="77777777" w:rsidR="007A6AE1" w:rsidRDefault="007A6AE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442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F834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AF6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575565" w14:textId="77777777" w:rsidR="007A6AE1" w:rsidRDefault="007A6AE1" w:rsidP="009139A6">
      <w:r>
        <w:separator/>
      </w:r>
    </w:p>
  </w:footnote>
  <w:footnote w:type="continuationSeparator" w:id="0">
    <w:p w14:paraId="28B9B91F" w14:textId="77777777" w:rsidR="007A6AE1" w:rsidRDefault="007A6AE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77D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D13F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3AE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AE1"/>
    <w:rsid w:val="000666E0"/>
    <w:rsid w:val="002510B7"/>
    <w:rsid w:val="005C130B"/>
    <w:rsid w:val="007A6AE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8A562"/>
  <w15:chartTrackingRefBased/>
  <w15:docId w15:val="{1F7D8C25-0E3E-430F-BFD5-C94D1224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A6AE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stor.org/stable/j.ctv5132xh.9.%20Accessed%202%20March%2020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2021-04-16T18:34:00Z</dcterms:created>
  <dcterms:modified xsi:type="dcterms:W3CDTF">2021-04-16T18:35:00Z</dcterms:modified>
</cp:coreProperties>
</file>